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D5" w:rsidRPr="00D86DE8" w:rsidRDefault="001919D5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1919D5" w:rsidRPr="00D86DE8" w:rsidRDefault="001919D5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1919D5" w:rsidRDefault="001919D5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________2022 р.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__________</w:t>
      </w:r>
    </w:p>
    <w:p w:rsidR="001919D5" w:rsidRPr="00E45157" w:rsidRDefault="001919D5" w:rsidP="002A3C1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919D5" w:rsidRDefault="001919D5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1919D5" w:rsidRDefault="001919D5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984"/>
        <w:gridCol w:w="2310"/>
        <w:gridCol w:w="1540"/>
        <w:gridCol w:w="992"/>
        <w:gridCol w:w="1208"/>
        <w:gridCol w:w="990"/>
        <w:gridCol w:w="880"/>
        <w:gridCol w:w="880"/>
        <w:gridCol w:w="1001"/>
        <w:gridCol w:w="1089"/>
        <w:gridCol w:w="1831"/>
      </w:tblGrid>
      <w:tr w:rsidR="001919D5" w:rsidRPr="00D86DE8" w:rsidTr="00FD56CA">
        <w:trPr>
          <w:trHeight w:hRule="exact" w:val="625"/>
        </w:trPr>
        <w:tc>
          <w:tcPr>
            <w:tcW w:w="534" w:type="dxa"/>
            <w:vMerge w:val="restart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84" w:type="dxa"/>
            <w:vMerge w:val="restart"/>
          </w:tcPr>
          <w:p w:rsidR="001919D5" w:rsidRPr="00D86DE8" w:rsidRDefault="001919D5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310" w:type="dxa"/>
            <w:vMerge w:val="restart"/>
          </w:tcPr>
          <w:p w:rsidR="001919D5" w:rsidRPr="00D86DE8" w:rsidRDefault="001919D5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1919D5" w:rsidRPr="00D86DE8" w:rsidRDefault="001919D5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1919D5" w:rsidRPr="00D86DE8" w:rsidRDefault="001919D5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1919D5" w:rsidRPr="00D86DE8" w:rsidTr="00FD56CA">
        <w:trPr>
          <w:trHeight w:hRule="exact" w:val="380"/>
        </w:trPr>
        <w:tc>
          <w:tcPr>
            <w:tcW w:w="534" w:type="dxa"/>
            <w:vMerge/>
          </w:tcPr>
          <w:p w:rsidR="001919D5" w:rsidRPr="00D86DE8" w:rsidRDefault="001919D5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1919D5" w:rsidRPr="00D86DE8" w:rsidRDefault="001919D5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1919D5" w:rsidRPr="00D86DE8" w:rsidRDefault="001919D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40" w:type="dxa"/>
            <w:gridSpan w:val="5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1919D5" w:rsidRPr="00D86DE8" w:rsidRDefault="001919D5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1919D5" w:rsidRPr="00D86DE8" w:rsidTr="00FD56CA">
        <w:trPr>
          <w:trHeight w:hRule="exact" w:val="362"/>
        </w:trPr>
        <w:tc>
          <w:tcPr>
            <w:tcW w:w="534" w:type="dxa"/>
            <w:vMerge/>
          </w:tcPr>
          <w:p w:rsidR="001919D5" w:rsidRPr="00D86DE8" w:rsidRDefault="001919D5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1919D5" w:rsidRPr="00D86DE8" w:rsidRDefault="001919D5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1919D5" w:rsidRPr="00D86DE8" w:rsidRDefault="001919D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1919D5" w:rsidRPr="00D86DE8" w:rsidRDefault="001919D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01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1919D5" w:rsidRPr="00D86DE8" w:rsidRDefault="001919D5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1919D5" w:rsidRPr="00D86DE8" w:rsidTr="00FD56CA">
        <w:trPr>
          <w:trHeight w:val="1134"/>
        </w:trPr>
        <w:tc>
          <w:tcPr>
            <w:tcW w:w="534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84" w:type="dxa"/>
          </w:tcPr>
          <w:p w:rsidR="001919D5" w:rsidRPr="00D86DE8" w:rsidRDefault="001919D5" w:rsidP="00FE669F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310" w:type="dxa"/>
          </w:tcPr>
          <w:p w:rsidR="001919D5" w:rsidRPr="00D86DE8" w:rsidRDefault="001919D5" w:rsidP="00A6234F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1919D5" w:rsidRPr="00D86DE8" w:rsidRDefault="001919D5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1919D5" w:rsidRPr="00D86DE8" w:rsidRDefault="001919D5" w:rsidP="00A6234F">
            <w:pPr>
              <w:pStyle w:val="a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1919D5" w:rsidRPr="00D86DE8" w:rsidRDefault="001919D5" w:rsidP="00A6234F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1919D5" w:rsidRPr="00D86DE8" w:rsidRDefault="001919D5" w:rsidP="00FE669F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208" w:type="dxa"/>
          </w:tcPr>
          <w:p w:rsidR="001919D5" w:rsidRPr="00C62EEF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1919D5" w:rsidRPr="00D86DE8" w:rsidRDefault="001919D5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1919D5" w:rsidRPr="00D86DE8" w:rsidRDefault="001919D5" w:rsidP="00FE669F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1919D5" w:rsidRPr="00D86DE8" w:rsidTr="00FD56CA">
        <w:trPr>
          <w:trHeight w:val="422"/>
        </w:trPr>
        <w:tc>
          <w:tcPr>
            <w:tcW w:w="534" w:type="dxa"/>
          </w:tcPr>
          <w:p w:rsidR="001919D5" w:rsidRPr="0058727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84" w:type="dxa"/>
          </w:tcPr>
          <w:p w:rsidR="001919D5" w:rsidRPr="0058727D" w:rsidRDefault="001919D5" w:rsidP="00A746C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310" w:type="dxa"/>
          </w:tcPr>
          <w:p w:rsidR="001919D5" w:rsidRPr="0058727D" w:rsidRDefault="001919D5" w:rsidP="00A746C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1919D5" w:rsidRPr="00D86DE8" w:rsidRDefault="001919D5" w:rsidP="00A746C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1919D5" w:rsidRPr="0058727D" w:rsidRDefault="001919D5" w:rsidP="00A746C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08" w:type="dxa"/>
          </w:tcPr>
          <w:p w:rsidR="001919D5" w:rsidRPr="00E1161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1919D5" w:rsidRPr="0058727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58727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58727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3B4AB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1919D5" w:rsidRPr="00E1161D" w:rsidRDefault="001919D5" w:rsidP="00A746C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1919D5" w:rsidRPr="0058727D" w:rsidRDefault="001919D5" w:rsidP="00A746C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1919D5" w:rsidRPr="00D86DE8" w:rsidTr="00FD56CA">
        <w:trPr>
          <w:trHeight w:val="1134"/>
        </w:trPr>
        <w:tc>
          <w:tcPr>
            <w:tcW w:w="534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84" w:type="dxa"/>
          </w:tcPr>
          <w:p w:rsidR="001919D5" w:rsidRPr="00D86DE8" w:rsidRDefault="001919D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1919D5" w:rsidRPr="00D86DE8" w:rsidRDefault="001919D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1919D5" w:rsidRPr="00D86DE8" w:rsidRDefault="001919D5" w:rsidP="00750861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</w:tcPr>
          <w:p w:rsidR="001919D5" w:rsidRPr="00D86DE8" w:rsidRDefault="001919D5" w:rsidP="00750861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1919D5" w:rsidRPr="00D86DE8" w:rsidRDefault="001919D5" w:rsidP="00A746C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1919D5" w:rsidRPr="00D86DE8" w:rsidRDefault="001919D5" w:rsidP="00750861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208" w:type="dxa"/>
          </w:tcPr>
          <w:p w:rsidR="001919D5" w:rsidRPr="00434A7B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>
              <w:rPr>
                <w:sz w:val="24"/>
                <w:szCs w:val="24"/>
              </w:rPr>
              <w:t>1,560</w:t>
            </w:r>
          </w:p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434A7B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089" w:type="dxa"/>
          </w:tcPr>
          <w:p w:rsidR="001919D5" w:rsidRPr="00434A7B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831" w:type="dxa"/>
          </w:tcPr>
          <w:p w:rsidR="001919D5" w:rsidRPr="00D86DE8" w:rsidRDefault="001919D5" w:rsidP="00750861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1919D5" w:rsidRPr="00D86DE8" w:rsidTr="00FD56CA">
        <w:trPr>
          <w:trHeight w:val="318"/>
        </w:trPr>
        <w:tc>
          <w:tcPr>
            <w:tcW w:w="534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984" w:type="dxa"/>
          </w:tcPr>
          <w:p w:rsidR="001919D5" w:rsidRPr="00D86DE8" w:rsidRDefault="001919D5" w:rsidP="00750861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310" w:type="dxa"/>
          </w:tcPr>
          <w:p w:rsidR="001919D5" w:rsidRPr="00D86DE8" w:rsidRDefault="001919D5" w:rsidP="00750861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1919D5" w:rsidRPr="00D86DE8" w:rsidRDefault="001919D5" w:rsidP="00750861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1919D5" w:rsidRPr="00D86DE8" w:rsidRDefault="001919D5" w:rsidP="00750861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1919D5" w:rsidRPr="00D86DE8" w:rsidRDefault="001919D5" w:rsidP="00E1161D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271,560</w:t>
            </w:r>
          </w:p>
        </w:tc>
        <w:tc>
          <w:tcPr>
            <w:tcW w:w="990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58727D" w:rsidRDefault="001919D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58727D" w:rsidRDefault="001919D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179,100</w:t>
            </w:r>
          </w:p>
        </w:tc>
        <w:tc>
          <w:tcPr>
            <w:tcW w:w="1089" w:type="dxa"/>
          </w:tcPr>
          <w:p w:rsidR="001919D5" w:rsidRPr="00D86DE8" w:rsidRDefault="001919D5" w:rsidP="00750861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0,000</w:t>
            </w:r>
          </w:p>
        </w:tc>
        <w:tc>
          <w:tcPr>
            <w:tcW w:w="1831" w:type="dxa"/>
          </w:tcPr>
          <w:p w:rsidR="001919D5" w:rsidRPr="00FD56CA" w:rsidRDefault="001919D5" w:rsidP="00750861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1919D5" w:rsidRPr="00FD56CA" w:rsidRDefault="001919D5" w:rsidP="00494050">
      <w:pPr>
        <w:ind w:left="1134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1919D5" w:rsidRPr="00E3512B" w:rsidRDefault="001919D5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1919D5" w:rsidRPr="00E3512B" w:rsidSect="003B4ABD">
      <w:pgSz w:w="16838" w:h="11906" w:orient="landscape"/>
      <w:pgMar w:top="357" w:right="340" w:bottom="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9D5" w:rsidRDefault="001919D5" w:rsidP="00494050">
      <w:pPr>
        <w:spacing w:after="0" w:line="240" w:lineRule="auto"/>
      </w:pPr>
      <w:r>
        <w:separator/>
      </w:r>
    </w:p>
  </w:endnote>
  <w:endnote w:type="continuationSeparator" w:id="0">
    <w:p w:rsidR="001919D5" w:rsidRDefault="001919D5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9D5" w:rsidRDefault="001919D5" w:rsidP="00494050">
      <w:pPr>
        <w:spacing w:after="0" w:line="240" w:lineRule="auto"/>
      </w:pPr>
      <w:r>
        <w:separator/>
      </w:r>
    </w:p>
  </w:footnote>
  <w:footnote w:type="continuationSeparator" w:id="0">
    <w:p w:rsidR="001919D5" w:rsidRDefault="001919D5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E01C9"/>
    <w:rsid w:val="000E2AE3"/>
    <w:rsid w:val="000E5F58"/>
    <w:rsid w:val="000E7B24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19D5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55AB"/>
    <w:rsid w:val="00541E2C"/>
    <w:rsid w:val="00546F68"/>
    <w:rsid w:val="00563A8A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71217"/>
    <w:rsid w:val="0068395E"/>
    <w:rsid w:val="006967AD"/>
    <w:rsid w:val="006A238E"/>
    <w:rsid w:val="0071136D"/>
    <w:rsid w:val="00716362"/>
    <w:rsid w:val="0074210F"/>
    <w:rsid w:val="00750861"/>
    <w:rsid w:val="00765DF7"/>
    <w:rsid w:val="0078349A"/>
    <w:rsid w:val="007C162C"/>
    <w:rsid w:val="007D15D5"/>
    <w:rsid w:val="008035A0"/>
    <w:rsid w:val="0082442B"/>
    <w:rsid w:val="008352C5"/>
    <w:rsid w:val="00850B3A"/>
    <w:rsid w:val="00894926"/>
    <w:rsid w:val="008E0609"/>
    <w:rsid w:val="008E3713"/>
    <w:rsid w:val="008E70CC"/>
    <w:rsid w:val="009038E9"/>
    <w:rsid w:val="0092668E"/>
    <w:rsid w:val="0094500A"/>
    <w:rsid w:val="0095456A"/>
    <w:rsid w:val="00975F44"/>
    <w:rsid w:val="00981461"/>
    <w:rsid w:val="009B58FC"/>
    <w:rsid w:val="009B7B7C"/>
    <w:rsid w:val="009F783C"/>
    <w:rsid w:val="00A01EAD"/>
    <w:rsid w:val="00A57578"/>
    <w:rsid w:val="00A6234F"/>
    <w:rsid w:val="00A746C5"/>
    <w:rsid w:val="00A93F0F"/>
    <w:rsid w:val="00A95773"/>
    <w:rsid w:val="00A963CD"/>
    <w:rsid w:val="00AA7A3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7A0"/>
    <w:rsid w:val="00BF0850"/>
    <w:rsid w:val="00C365F7"/>
    <w:rsid w:val="00C62EEF"/>
    <w:rsid w:val="00C7500B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07660"/>
    <w:rsid w:val="00E1161D"/>
    <w:rsid w:val="00E1190F"/>
    <w:rsid w:val="00E17ACD"/>
    <w:rsid w:val="00E268A0"/>
    <w:rsid w:val="00E3512B"/>
    <w:rsid w:val="00E359E8"/>
    <w:rsid w:val="00E36FDD"/>
    <w:rsid w:val="00E45157"/>
    <w:rsid w:val="00E55F20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17AD"/>
    <w:rsid w:val="00F14761"/>
    <w:rsid w:val="00F156B9"/>
    <w:rsid w:val="00F33E7E"/>
    <w:rsid w:val="00FA3AD2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230</Words>
  <Characters>1317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7</cp:revision>
  <cp:lastPrinted>2022-11-23T08:21:00Z</cp:lastPrinted>
  <dcterms:created xsi:type="dcterms:W3CDTF">2021-11-25T12:54:00Z</dcterms:created>
  <dcterms:modified xsi:type="dcterms:W3CDTF">2022-11-23T08:21:00Z</dcterms:modified>
</cp:coreProperties>
</file>